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842E0" w:rsidRPr="009E1EC3" w:rsidRDefault="00CF1149">
      <w:pPr>
        <w:jc w:val="center"/>
        <w:rPr>
          <w:rFonts w:ascii="Arial" w:eastAsia="MS Mincho" w:hAnsi="Arial" w:cs="Arial"/>
          <w:b/>
          <w:bCs/>
          <w:sz w:val="16"/>
          <w:szCs w:val="16"/>
        </w:rPr>
      </w:pPr>
      <w:r w:rsidRPr="009E1EC3">
        <w:rPr>
          <w:rFonts w:ascii="Arial" w:eastAsia="MS Mincho" w:hAnsi="Arial" w:cs="Arial"/>
          <w:b/>
          <w:bCs/>
          <w:sz w:val="16"/>
          <w:szCs w:val="16"/>
        </w:rPr>
        <w:t>Ведомость размещения дорожных знаков (которые должны быть установлены и отражены в проекте в</w:t>
      </w:r>
    </w:p>
    <w:p w:rsidR="00CF1149" w:rsidRPr="009E1EC3" w:rsidRDefault="00CF1149">
      <w:pPr>
        <w:jc w:val="center"/>
        <w:rPr>
          <w:rFonts w:ascii="Arial" w:eastAsia="MS Mincho" w:hAnsi="Arial" w:cs="Arial"/>
          <w:b/>
          <w:bCs/>
          <w:sz w:val="16"/>
          <w:szCs w:val="16"/>
        </w:rPr>
      </w:pPr>
      <w:r w:rsidRPr="009E1EC3">
        <w:rPr>
          <w:rFonts w:ascii="Arial" w:eastAsia="MS Mincho" w:hAnsi="Arial" w:cs="Arial"/>
          <w:b/>
          <w:bCs/>
          <w:sz w:val="16"/>
          <w:szCs w:val="16"/>
        </w:rPr>
        <w:t>соответствии с требованиями ГОСТ Р 52290-2004)</w:t>
      </w:r>
    </w:p>
    <w:p w:rsidR="001842E0" w:rsidRPr="009E1EC3" w:rsidRDefault="009E1EC3">
      <w:pPr>
        <w:jc w:val="center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bookmarkStart w:id="0" w:name="PLACES"/>
      <w:bookmarkEnd w:id="0"/>
      <w:r w:rsidRPr="009E1EC3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пер Ул </w:t>
      </w:r>
      <w:proofErr w:type="spellStart"/>
      <w:r w:rsidRPr="009E1EC3">
        <w:rPr>
          <w:rFonts w:ascii="Arial" w:eastAsia="MS Mincho" w:hAnsi="Arial" w:cs="Arial"/>
          <w:b/>
          <w:bCs/>
          <w:i/>
          <w:iCs/>
          <w:sz w:val="16"/>
          <w:szCs w:val="16"/>
        </w:rPr>
        <w:t>Кандикова-ул</w:t>
      </w:r>
      <w:proofErr w:type="spellEnd"/>
      <w:r w:rsidRPr="009E1EC3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 Гаранина</w:t>
      </w:r>
    </w:p>
    <w:p w:rsidR="001842E0" w:rsidRPr="009E1EC3" w:rsidRDefault="001842E0">
      <w:pPr>
        <w:pStyle w:val="1"/>
        <w:rPr>
          <w:i/>
          <w:iCs/>
          <w:sz w:val="16"/>
          <w:szCs w:val="16"/>
        </w:rPr>
      </w:pPr>
      <w:r w:rsidRPr="009E1EC3">
        <w:rPr>
          <w:sz w:val="16"/>
          <w:szCs w:val="16"/>
        </w:rPr>
        <w:t>Протяженность участка –</w:t>
      </w:r>
      <w:r w:rsidRPr="009E1EC3">
        <w:rPr>
          <w:i/>
          <w:iCs/>
          <w:sz w:val="16"/>
          <w:szCs w:val="16"/>
        </w:rPr>
        <w:t xml:space="preserve"> </w:t>
      </w:r>
      <w:bookmarkStart w:id="1" w:name="FROMTO"/>
      <w:bookmarkEnd w:id="1"/>
      <w:r w:rsidR="009E1EC3" w:rsidRPr="009E1EC3">
        <w:rPr>
          <w:i/>
          <w:iCs/>
          <w:sz w:val="16"/>
          <w:szCs w:val="16"/>
        </w:rPr>
        <w:t>От 0+0 до 0+865</w:t>
      </w:r>
    </w:p>
    <w:p w:rsidR="001842E0" w:rsidRPr="009E1EC3" w:rsidRDefault="001842E0">
      <w:pPr>
        <w:jc w:val="right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9E1EC3">
        <w:rPr>
          <w:rFonts w:ascii="Arial" w:eastAsia="MS Mincho" w:hAnsi="Arial" w:cs="Arial"/>
          <w:b/>
          <w:bCs/>
          <w:sz w:val="16"/>
          <w:szCs w:val="16"/>
        </w:rPr>
        <w:t>Участок обслуживается –</w:t>
      </w:r>
      <w:r w:rsidRPr="009E1EC3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 </w:t>
      </w:r>
      <w:bookmarkStart w:id="2" w:name="OBS"/>
      <w:bookmarkEnd w:id="2"/>
    </w:p>
    <w:p w:rsidR="001842E0" w:rsidRPr="009E1EC3" w:rsidRDefault="001842E0">
      <w:pPr>
        <w:jc w:val="right"/>
        <w:rPr>
          <w:rFonts w:ascii="Arial" w:eastAsia="MS Mincho" w:hAnsi="Arial" w:cs="Arial"/>
          <w:b/>
          <w:bCs/>
          <w:sz w:val="16"/>
          <w:szCs w:val="16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RPr="009E1EC3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Установлено / требуется устан</w:t>
            </w: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Месторасположение</w:t>
            </w:r>
          </w:p>
        </w:tc>
      </w:tr>
      <w:tr w:rsidR="001842E0" w:rsidRPr="009E1EC3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</w:tr>
      <w:tr w:rsidR="009E1EC3" w:rsidRPr="009E1EC3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sz w:val="16"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C3" w:rsidRPr="009E1EC3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0+9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слева</w:t>
            </w:r>
          </w:p>
        </w:tc>
      </w:tr>
      <w:tr w:rsidR="009E1EC3" w:rsidRPr="009E1EC3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0+184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слева</w:t>
            </w:r>
          </w:p>
        </w:tc>
      </w:tr>
      <w:tr w:rsidR="009E1EC3" w:rsidRPr="009E1EC3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0+210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C3" w:rsidRPr="009E1EC3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0+424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слева</w:t>
            </w:r>
          </w:p>
        </w:tc>
      </w:tr>
      <w:tr w:rsidR="009E1EC3" w:rsidRPr="009E1EC3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0+850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C3" w:rsidRPr="009E1EC3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sz w:val="16"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C3" w:rsidRPr="009E1EC3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sz w:val="16"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C3" w:rsidRPr="009E1EC3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sz w:val="16"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C3" w:rsidRPr="009E1EC3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sz w:val="16"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C3" w:rsidRPr="009E1EC3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sz w:val="16"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42E0" w:rsidRPr="009E1EC3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 w:rsidP="009E1EC3">
            <w:pPr>
              <w:rPr>
                <w:rFonts w:ascii="Arial" w:hAnsi="Arial" w:cs="Arial"/>
                <w:sz w:val="16"/>
                <w:szCs w:val="16"/>
              </w:rPr>
            </w:pPr>
            <w:bookmarkStart w:id="3" w:name="EXP1"/>
            <w:bookmarkEnd w:id="3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9E1EC3" w:rsidP="009E1EC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sz w:val="16"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9E1EC3" w:rsidP="009E1EC3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 w:rsidP="009E1E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9E1EC3" w:rsidRDefault="001842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842E0" w:rsidRPr="009E1EC3" w:rsidRDefault="001842E0">
      <w:pPr>
        <w:pStyle w:val="a3"/>
        <w:rPr>
          <w:rFonts w:eastAsia="MS Mincho"/>
          <w:sz w:val="16"/>
          <w:szCs w:val="16"/>
        </w:rPr>
      </w:pPr>
    </w:p>
    <w:p w:rsidR="009E1EC3" w:rsidRPr="009E1EC3" w:rsidRDefault="009E1EC3" w:rsidP="009E1EC3">
      <w:pPr>
        <w:pStyle w:val="a5"/>
        <w:rPr>
          <w:rFonts w:eastAsia="MS Mincho"/>
          <w:sz w:val="16"/>
          <w:szCs w:val="16"/>
        </w:rPr>
      </w:pPr>
      <w:r w:rsidRPr="009E1EC3">
        <w:rPr>
          <w:sz w:val="16"/>
          <w:szCs w:val="16"/>
        </w:rPr>
        <w:t>Ведомость размещения искусственного освещения</w:t>
      </w:r>
    </w:p>
    <w:p w:rsidR="009E1EC3" w:rsidRPr="009E1EC3" w:rsidRDefault="009E1EC3" w:rsidP="009E1EC3">
      <w:pPr>
        <w:jc w:val="center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9E1EC3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пер Ул </w:t>
      </w:r>
      <w:proofErr w:type="spellStart"/>
      <w:r w:rsidRPr="009E1EC3">
        <w:rPr>
          <w:rFonts w:ascii="Arial" w:eastAsia="MS Mincho" w:hAnsi="Arial" w:cs="Arial"/>
          <w:b/>
          <w:bCs/>
          <w:i/>
          <w:iCs/>
          <w:sz w:val="16"/>
          <w:szCs w:val="16"/>
        </w:rPr>
        <w:t>Кандикова-ул</w:t>
      </w:r>
      <w:proofErr w:type="spellEnd"/>
      <w:r w:rsidRPr="009E1EC3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 Гаранина</w:t>
      </w:r>
    </w:p>
    <w:p w:rsidR="009E1EC3" w:rsidRPr="009E1EC3" w:rsidRDefault="009E1EC3" w:rsidP="009E1EC3">
      <w:pPr>
        <w:jc w:val="right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9E1EC3">
        <w:rPr>
          <w:rFonts w:ascii="Arial" w:eastAsia="MS Mincho" w:hAnsi="Arial" w:cs="Arial"/>
          <w:b/>
          <w:bCs/>
          <w:sz w:val="16"/>
          <w:szCs w:val="16"/>
        </w:rPr>
        <w:t>Протяженность участка –</w:t>
      </w:r>
      <w:r w:rsidRPr="009E1EC3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 От 0+0 до 0+865</w:t>
      </w:r>
    </w:p>
    <w:p w:rsidR="009E1EC3" w:rsidRPr="009E1EC3" w:rsidRDefault="009E1EC3" w:rsidP="009E1EC3">
      <w:pPr>
        <w:jc w:val="right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9E1EC3">
        <w:rPr>
          <w:rFonts w:ascii="Arial" w:eastAsia="MS Mincho" w:hAnsi="Arial" w:cs="Arial"/>
          <w:b/>
          <w:bCs/>
          <w:sz w:val="16"/>
          <w:szCs w:val="16"/>
        </w:rPr>
        <w:t>Участок обслуживается –</w:t>
      </w:r>
      <w:r w:rsidRPr="009E1EC3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 </w:t>
      </w:r>
    </w:p>
    <w:p w:rsidR="009E1EC3" w:rsidRPr="009E1EC3" w:rsidRDefault="009E1EC3" w:rsidP="009E1EC3">
      <w:pPr>
        <w:jc w:val="right"/>
        <w:rPr>
          <w:rFonts w:ascii="Arial" w:eastAsia="MS Mincho" w:hAnsi="Arial" w:cs="Arial"/>
          <w:b/>
          <w:bCs/>
          <w:sz w:val="16"/>
          <w:szCs w:val="16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9E1EC3" w:rsidRPr="009E1EC3" w:rsidTr="00F76AE8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Протяженность, м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E1EC3" w:rsidRPr="009E1EC3" w:rsidTr="00F76AE8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№п/п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Начало участка, км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Конец уч</w:t>
            </w: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стка, км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Проектируемые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Фактически у</w:t>
            </w: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тановленные,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Расположение</w:t>
            </w:r>
          </w:p>
        </w:tc>
      </w:tr>
      <w:tr w:rsidR="009E1EC3" w:rsidRPr="009E1EC3" w:rsidTr="00F76AE8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9E1EC3" w:rsidRPr="009E1EC3" w:rsidTr="00F76AE8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22/22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C3" w:rsidRPr="009E1EC3" w:rsidTr="00F76AE8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0+12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0+852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22/22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справа</w:t>
            </w:r>
          </w:p>
        </w:tc>
      </w:tr>
    </w:tbl>
    <w:p w:rsidR="009E1EC3" w:rsidRPr="009E1EC3" w:rsidRDefault="009E1EC3" w:rsidP="009E1EC3">
      <w:pPr>
        <w:pStyle w:val="a3"/>
        <w:rPr>
          <w:rFonts w:eastAsia="MS Mincho"/>
          <w:sz w:val="16"/>
          <w:szCs w:val="16"/>
        </w:rPr>
      </w:pPr>
    </w:p>
    <w:p w:rsidR="009E1EC3" w:rsidRPr="009E1EC3" w:rsidRDefault="009E1EC3" w:rsidP="009E1EC3">
      <w:pPr>
        <w:jc w:val="center"/>
        <w:rPr>
          <w:rFonts w:ascii="Arial" w:eastAsia="MS Mincho" w:hAnsi="Arial" w:cs="Arial"/>
          <w:b/>
          <w:bCs/>
          <w:sz w:val="16"/>
          <w:szCs w:val="16"/>
        </w:rPr>
      </w:pPr>
      <w:r w:rsidRPr="009E1EC3">
        <w:rPr>
          <w:rFonts w:ascii="Arial" w:hAnsi="Arial" w:cs="Arial"/>
          <w:b/>
          <w:bCs/>
          <w:sz w:val="16"/>
          <w:szCs w:val="16"/>
        </w:rPr>
        <w:t>Ведомость размещения пешеходных дорожек (тротуаров)</w:t>
      </w:r>
    </w:p>
    <w:p w:rsidR="009E1EC3" w:rsidRPr="009E1EC3" w:rsidRDefault="009E1EC3" w:rsidP="009E1EC3">
      <w:pPr>
        <w:jc w:val="center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9E1EC3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пер Ул </w:t>
      </w:r>
      <w:proofErr w:type="spellStart"/>
      <w:r w:rsidRPr="009E1EC3">
        <w:rPr>
          <w:rFonts w:ascii="Arial" w:eastAsia="MS Mincho" w:hAnsi="Arial" w:cs="Arial"/>
          <w:b/>
          <w:bCs/>
          <w:i/>
          <w:iCs/>
          <w:sz w:val="16"/>
          <w:szCs w:val="16"/>
        </w:rPr>
        <w:t>Кандикова-ул</w:t>
      </w:r>
      <w:proofErr w:type="spellEnd"/>
      <w:r w:rsidRPr="009E1EC3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 Гаранина</w:t>
      </w:r>
    </w:p>
    <w:p w:rsidR="009E1EC3" w:rsidRPr="009E1EC3" w:rsidRDefault="009E1EC3" w:rsidP="009E1EC3">
      <w:pPr>
        <w:pStyle w:val="1"/>
        <w:rPr>
          <w:i/>
          <w:iCs/>
          <w:sz w:val="16"/>
          <w:szCs w:val="16"/>
        </w:rPr>
      </w:pPr>
      <w:r w:rsidRPr="009E1EC3">
        <w:rPr>
          <w:sz w:val="16"/>
          <w:szCs w:val="16"/>
        </w:rPr>
        <w:t>Протяженность участка –</w:t>
      </w:r>
      <w:r w:rsidRPr="009E1EC3">
        <w:rPr>
          <w:i/>
          <w:iCs/>
          <w:sz w:val="16"/>
          <w:szCs w:val="16"/>
        </w:rPr>
        <w:t xml:space="preserve"> От 0+0 до 0+865</w:t>
      </w:r>
    </w:p>
    <w:p w:rsidR="009E1EC3" w:rsidRPr="009E1EC3" w:rsidRDefault="009E1EC3" w:rsidP="009E1EC3">
      <w:pPr>
        <w:jc w:val="right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9E1EC3">
        <w:rPr>
          <w:rFonts w:ascii="Arial" w:eastAsia="MS Mincho" w:hAnsi="Arial" w:cs="Arial"/>
          <w:b/>
          <w:bCs/>
          <w:sz w:val="16"/>
          <w:szCs w:val="16"/>
        </w:rPr>
        <w:t>Участок обслуживается –</w:t>
      </w:r>
      <w:r w:rsidRPr="009E1EC3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 </w:t>
      </w:r>
    </w:p>
    <w:p w:rsidR="009E1EC3" w:rsidRPr="009E1EC3" w:rsidRDefault="009E1EC3" w:rsidP="009E1EC3">
      <w:pPr>
        <w:jc w:val="right"/>
        <w:rPr>
          <w:rFonts w:ascii="Arial" w:eastAsia="MS Mincho" w:hAnsi="Arial" w:cs="Arial"/>
          <w:b/>
          <w:bCs/>
          <w:sz w:val="16"/>
          <w:szCs w:val="16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9E1EC3" w:rsidRPr="009E1EC3" w:rsidTr="00F76AE8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Протяженность, м</w:t>
            </w:r>
          </w:p>
        </w:tc>
      </w:tr>
      <w:tr w:rsidR="009E1EC3" w:rsidRPr="009E1EC3" w:rsidTr="00F76AE8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№п/п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Начало участка, км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Конец участка, км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Проектируемые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Фактически установленные, м</w:t>
            </w:r>
          </w:p>
        </w:tc>
      </w:tr>
      <w:tr w:rsidR="009E1EC3" w:rsidRPr="009E1EC3" w:rsidTr="00F76AE8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EC3" w:rsidRPr="009E1EC3" w:rsidRDefault="009E1EC3" w:rsidP="00F76A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1EC3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9E1EC3" w:rsidRPr="009E1EC3" w:rsidTr="00F76AE8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860,17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1EC3" w:rsidRPr="009E1EC3" w:rsidTr="00F76AE8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0+3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0+863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слева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  <w:r w:rsidRPr="009E1EC3">
              <w:rPr>
                <w:rFonts w:ascii="Arial" w:hAnsi="Arial" w:cs="Arial"/>
                <w:sz w:val="16"/>
                <w:szCs w:val="16"/>
              </w:rPr>
              <w:t>860,17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1EC3" w:rsidRPr="009E1EC3" w:rsidRDefault="009E1EC3" w:rsidP="00F76AE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E1EC3" w:rsidRPr="009E1EC3" w:rsidRDefault="009E1EC3" w:rsidP="009E1EC3">
      <w:pPr>
        <w:pStyle w:val="a3"/>
        <w:rPr>
          <w:rFonts w:eastAsia="MS Mincho"/>
          <w:sz w:val="16"/>
          <w:szCs w:val="16"/>
        </w:rPr>
      </w:pPr>
    </w:p>
    <w:p w:rsidR="009E1EC3" w:rsidRPr="009E1EC3" w:rsidRDefault="009E1EC3">
      <w:pPr>
        <w:pStyle w:val="a3"/>
        <w:rPr>
          <w:rFonts w:eastAsia="MS Mincho"/>
          <w:sz w:val="16"/>
          <w:szCs w:val="16"/>
        </w:rPr>
      </w:pPr>
    </w:p>
    <w:sectPr w:rsidR="009E1EC3" w:rsidRPr="009E1EC3">
      <w:pgSz w:w="23814" w:h="16840" w:orient="landscape" w:code="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EC3"/>
    <w:rsid w:val="001842E0"/>
    <w:rsid w:val="00215347"/>
    <w:rsid w:val="009E1EC3"/>
    <w:rsid w:val="00CF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84DB7"/>
  <w15:chartTrackingRefBased/>
  <w15:docId w15:val="{31CE4F48-9155-4028-9FC2-82934D41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link w:val="a4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rsid w:val="009E1EC3"/>
    <w:rPr>
      <w:rFonts w:ascii="Courier New" w:hAnsi="Courier New" w:cs="Courier New"/>
    </w:rPr>
  </w:style>
  <w:style w:type="paragraph" w:styleId="a5">
    <w:basedOn w:val="a"/>
    <w:next w:val="a6"/>
    <w:qFormat/>
    <w:rsid w:val="009E1EC3"/>
    <w:pPr>
      <w:jc w:val="center"/>
    </w:pPr>
    <w:rPr>
      <w:rFonts w:ascii="Arial" w:hAnsi="Arial" w:cs="Arial"/>
      <w:b/>
      <w:bCs/>
    </w:rPr>
  </w:style>
  <w:style w:type="paragraph" w:styleId="a6">
    <w:name w:val="Title"/>
    <w:basedOn w:val="a"/>
    <w:next w:val="a"/>
    <w:link w:val="a7"/>
    <w:qFormat/>
    <w:rsid w:val="009E1EC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7">
    <w:name w:val="Заголовок Знак"/>
    <w:basedOn w:val="a0"/>
    <w:link w:val="a6"/>
    <w:rsid w:val="009E1EC3"/>
    <w:rPr>
      <w:rFonts w:asciiTheme="majorHAnsi" w:eastAsiaTheme="majorEastAsia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5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Trend</dc:creator>
  <cp:keywords/>
  <dc:description/>
  <cp:lastModifiedBy>Trend</cp:lastModifiedBy>
  <cp:revision>1</cp:revision>
  <cp:lastPrinted>1601-01-01T00:00:00Z</cp:lastPrinted>
  <dcterms:created xsi:type="dcterms:W3CDTF">2022-12-19T04:44:00Z</dcterms:created>
  <dcterms:modified xsi:type="dcterms:W3CDTF">2022-12-19T04:50:00Z</dcterms:modified>
</cp:coreProperties>
</file>